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4DB4B0" w14:textId="09D11C49" w:rsidR="00BA00AB" w:rsidRDefault="004D61A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Juliana CHAUMBERLEYN</w:t>
      </w:r>
      <w:r>
        <w:rPr>
          <w:rFonts w:ascii="Times New Roman" w:hAnsi="Times New Roman" w:cs="Times New Roman"/>
          <w:sz w:val="24"/>
          <w:szCs w:val="24"/>
        </w:rPr>
        <w:t xml:space="preserve">       (d.1403)</w:t>
      </w:r>
    </w:p>
    <w:p w14:paraId="3636D0E5" w14:textId="749535A8" w:rsidR="004D61AF" w:rsidRDefault="004D61A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Cambridgeshire.</w:t>
      </w:r>
    </w:p>
    <w:p w14:paraId="38B89B01" w14:textId="1D1F53C6" w:rsidR="004D61AF" w:rsidRDefault="004D61A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5DDA7AC" w14:textId="33765C09" w:rsidR="004D61AF" w:rsidRDefault="004D61A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EB583FC" w14:textId="16254612" w:rsidR="004D61AF" w:rsidRDefault="004D61A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Nov.1403</w:t>
      </w:r>
      <w:r>
        <w:rPr>
          <w:rFonts w:ascii="Times New Roman" w:hAnsi="Times New Roman" w:cs="Times New Roman"/>
          <w:sz w:val="24"/>
          <w:szCs w:val="24"/>
        </w:rPr>
        <w:tab/>
        <w:t>She had died by this time.   (C.F.R. 1399-1405 p.222)</w:t>
      </w:r>
    </w:p>
    <w:p w14:paraId="2EFDD0CB" w14:textId="5A3FD4AF" w:rsidR="004D61AF" w:rsidRDefault="004D61A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DCF2EB7" w14:textId="704006F5" w:rsidR="004D61AF" w:rsidRDefault="004D61A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357D518" w14:textId="2D371B4A" w:rsidR="004D61AF" w:rsidRPr="004D61AF" w:rsidRDefault="004D61A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June 2021</w:t>
      </w:r>
    </w:p>
    <w:sectPr w:rsidR="004D61AF" w:rsidRPr="004D61A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F44AD7" w14:textId="77777777" w:rsidR="004D61AF" w:rsidRDefault="004D61AF" w:rsidP="009139A6">
      <w:r>
        <w:separator/>
      </w:r>
    </w:p>
  </w:endnote>
  <w:endnote w:type="continuationSeparator" w:id="0">
    <w:p w14:paraId="5F051968" w14:textId="77777777" w:rsidR="004D61AF" w:rsidRDefault="004D61A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FE82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2C46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C268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198F18" w14:textId="77777777" w:rsidR="004D61AF" w:rsidRDefault="004D61AF" w:rsidP="009139A6">
      <w:r>
        <w:separator/>
      </w:r>
    </w:p>
  </w:footnote>
  <w:footnote w:type="continuationSeparator" w:id="0">
    <w:p w14:paraId="0FFD468E" w14:textId="77777777" w:rsidR="004D61AF" w:rsidRDefault="004D61A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C6F2A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A3078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C21CE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61AF"/>
    <w:rsid w:val="000666E0"/>
    <w:rsid w:val="002510B7"/>
    <w:rsid w:val="004D61AF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DA1920"/>
  <w15:chartTrackingRefBased/>
  <w15:docId w15:val="{F7F760C3-8F76-42C1-A6E5-A13346B15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4</TotalTime>
  <Pages>1</Pages>
  <Words>20</Words>
  <Characters>118</Characters>
  <Application>Microsoft Office Word</Application>
  <DocSecurity>0</DocSecurity>
  <Lines>1</Lines>
  <Paragraphs>1</Paragraphs>
  <ScaleCrop>false</ScaleCrop>
  <Company/>
  <LinksUpToDate>false</LinksUpToDate>
  <CharactersWithSpaces>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2021-06-06T21:26:00Z</dcterms:created>
  <dcterms:modified xsi:type="dcterms:W3CDTF">2021-06-06T21:30:00Z</dcterms:modified>
</cp:coreProperties>
</file>